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4F2" w:rsidRDefault="004A14F2" w:rsidP="004A14F2">
      <w:pPr>
        <w:pStyle w:val="NoSpacing"/>
      </w:pPr>
      <w:r>
        <w:rPr>
          <w:u w:val="single"/>
        </w:rPr>
        <w:t>John MEDES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4A14F2" w:rsidRDefault="004A14F2" w:rsidP="004A14F2">
      <w:pPr>
        <w:pStyle w:val="NoSpacing"/>
      </w:pPr>
    </w:p>
    <w:p w:rsidR="004A14F2" w:rsidRDefault="004A14F2" w:rsidP="004A14F2">
      <w:pPr>
        <w:pStyle w:val="NoSpacing"/>
      </w:pPr>
    </w:p>
    <w:p w:rsidR="004A14F2" w:rsidRDefault="004A14F2" w:rsidP="004A14F2">
      <w:pPr>
        <w:pStyle w:val="NoSpacing"/>
      </w:pPr>
      <w:r>
        <w:t>10 Jun.1423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spellStart"/>
      <w:r>
        <w:t>Bletchingley</w:t>
      </w:r>
      <w:proofErr w:type="spellEnd"/>
      <w:r>
        <w:t>,</w:t>
      </w:r>
    </w:p>
    <w:p w:rsidR="004A14F2" w:rsidRDefault="004A14F2" w:rsidP="004A14F2">
      <w:pPr>
        <w:pStyle w:val="NoSpacing"/>
      </w:pPr>
      <w:r>
        <w:tab/>
      </w:r>
      <w:r>
        <w:tab/>
        <w:t>Surrey, into lands of the late Sir Hugh Stafford(q.v.).</w:t>
      </w:r>
    </w:p>
    <w:p w:rsidR="004A14F2" w:rsidRDefault="004A14F2" w:rsidP="004A14F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22-100)</w:t>
      </w:r>
    </w:p>
    <w:p w:rsidR="004A14F2" w:rsidRDefault="004A14F2" w:rsidP="004A14F2">
      <w:pPr>
        <w:pStyle w:val="NoSpacing"/>
      </w:pPr>
      <w:r>
        <w:t>23 Jun.</w:t>
      </w:r>
      <w:r>
        <w:tab/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spellStart"/>
      <w:r>
        <w:t>Bletchingley</w:t>
      </w:r>
      <w:proofErr w:type="spellEnd"/>
      <w:r>
        <w:t>,</w:t>
      </w:r>
    </w:p>
    <w:p w:rsidR="004A14F2" w:rsidRDefault="004A14F2" w:rsidP="004A14F2">
      <w:pPr>
        <w:pStyle w:val="NoSpacing"/>
      </w:pPr>
      <w:r>
        <w:tab/>
      </w:r>
      <w:r>
        <w:tab/>
        <w:t>Surrey, into lands of the late Sir Hugh Stafford(q.v.). (ibid. 22-101)</w:t>
      </w:r>
    </w:p>
    <w:p w:rsidR="004A14F2" w:rsidRDefault="004A14F2" w:rsidP="004A14F2">
      <w:pPr>
        <w:pStyle w:val="NoSpacing"/>
      </w:pPr>
    </w:p>
    <w:p w:rsidR="004A14F2" w:rsidRDefault="004A14F2" w:rsidP="004A14F2">
      <w:pPr>
        <w:pStyle w:val="NoSpacing"/>
      </w:pPr>
    </w:p>
    <w:p w:rsidR="006B2F86" w:rsidRPr="004A14F2" w:rsidRDefault="004A14F2" w:rsidP="004A14F2">
      <w:pPr>
        <w:pStyle w:val="NoSpacing"/>
      </w:pPr>
      <w:r>
        <w:t>12 February 2017</w:t>
      </w:r>
      <w:bookmarkStart w:id="0" w:name="_GoBack"/>
      <w:bookmarkEnd w:id="0"/>
    </w:p>
    <w:sectPr w:rsidR="006B2F86" w:rsidRPr="004A14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4F2" w:rsidRDefault="004A14F2" w:rsidP="00E71FC3">
      <w:pPr>
        <w:spacing w:after="0" w:line="240" w:lineRule="auto"/>
      </w:pPr>
      <w:r>
        <w:separator/>
      </w:r>
    </w:p>
  </w:endnote>
  <w:endnote w:type="continuationSeparator" w:id="0">
    <w:p w:rsidR="004A14F2" w:rsidRDefault="004A14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4F2" w:rsidRDefault="004A14F2" w:rsidP="00E71FC3">
      <w:pPr>
        <w:spacing w:after="0" w:line="240" w:lineRule="auto"/>
      </w:pPr>
      <w:r>
        <w:separator/>
      </w:r>
    </w:p>
  </w:footnote>
  <w:footnote w:type="continuationSeparator" w:id="0">
    <w:p w:rsidR="004A14F2" w:rsidRDefault="004A14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4F2"/>
    <w:rsid w:val="001A7C09"/>
    <w:rsid w:val="004A14F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9CA6D"/>
  <w15:chartTrackingRefBased/>
  <w15:docId w15:val="{86CD2B1D-FE03-416D-A95F-5273FECB6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2017-02-12T20:01:00Z</dcterms:created>
  <dcterms:modified xsi:type="dcterms:W3CDTF">2017-02-12T20:01:00Z</dcterms:modified>
</cp:coreProperties>
</file>